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D4" w:rsidRPr="00D449EF" w:rsidRDefault="00C33ED4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C33ED4" w:rsidRPr="00D449EF" w:rsidRDefault="00C33ED4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C33ED4" w:rsidRPr="00D449EF" w:rsidRDefault="00C33ED4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Лоховского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C33ED4" w:rsidRPr="00A25CBC" w:rsidRDefault="00C33ED4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 Лох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C33ED4" w:rsidRPr="00D449EF" w:rsidRDefault="00C33ED4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C33ED4" w:rsidRPr="00D449EF" w:rsidRDefault="00C33ED4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C33ED4" w:rsidRPr="00D449EF" w:rsidRDefault="00C33ED4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C33ED4" w:rsidRPr="00D449EF" w:rsidTr="00480F29">
        <w:trPr>
          <w:trHeight w:val="247"/>
        </w:trPr>
        <w:tc>
          <w:tcPr>
            <w:tcW w:w="2383" w:type="dxa"/>
          </w:tcPr>
          <w:p w:rsidR="00C33ED4" w:rsidRPr="0086206E" w:rsidRDefault="00C33ED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C33ED4" w:rsidRPr="0086206E" w:rsidRDefault="00C33ED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C33ED4" w:rsidRPr="0086206E" w:rsidRDefault="00C33ED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C33ED4" w:rsidRPr="0086206E" w:rsidRDefault="00C33ED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C33ED4" w:rsidRPr="00D449EF" w:rsidTr="00480F29">
        <w:trPr>
          <w:trHeight w:val="247"/>
        </w:trPr>
        <w:tc>
          <w:tcPr>
            <w:tcW w:w="2383" w:type="dxa"/>
          </w:tcPr>
          <w:p w:rsidR="00C33ED4" w:rsidRPr="0086206E" w:rsidRDefault="00C33ED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Лох</w:t>
            </w:r>
          </w:p>
        </w:tc>
        <w:tc>
          <w:tcPr>
            <w:tcW w:w="2410" w:type="dxa"/>
          </w:tcPr>
          <w:p w:rsidR="00C33ED4" w:rsidRPr="0086206E" w:rsidRDefault="00C33ED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9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09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C33ED4" w:rsidRPr="0086206E" w:rsidRDefault="00C33ED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4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14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C33ED4" w:rsidRPr="0086206E" w:rsidRDefault="00C33ED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C33ED4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33ED4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C33ED4" w:rsidRPr="00A96092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C33ED4" w:rsidRPr="00A96092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C33ED4" w:rsidRDefault="00C33ED4" w:rsidP="00E416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Кунин В.А. – глава Лоховского муниципального образования Новобурасского муниципального района Саратовской области (по согласованию).</w:t>
      </w:r>
    </w:p>
    <w:p w:rsidR="00C33ED4" w:rsidRDefault="00C33ED4" w:rsidP="00E416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Лох.</w:t>
      </w:r>
    </w:p>
    <w:p w:rsidR="00C33ED4" w:rsidRDefault="00C33ED4" w:rsidP="00E416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с. Лох – 25 человек.</w:t>
      </w:r>
    </w:p>
    <w:p w:rsidR="00C33ED4" w:rsidRPr="00E410B5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C33ED4" w:rsidRPr="00D449EF" w:rsidRDefault="00C33ED4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Лох Лоховского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C33ED4" w:rsidRPr="00D449EF" w:rsidRDefault="00C33ED4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4"/>
          <w:attr w:name="Month" w:val="4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33ED4" w:rsidRPr="00D449EF" w:rsidRDefault="00C33ED4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C33ED4" w:rsidRPr="00D449EF" w:rsidRDefault="00C33ED4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C33ED4" w:rsidRPr="00D449EF" w:rsidRDefault="00C33ED4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Лоховского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Лоховского муниципального образования Новобурасского муниципального района Саратовской области от </w:t>
      </w:r>
      <w:smartTag w:uri="urn:schemas-microsoft-com:office:smarttags" w:element="date">
        <w:smartTagPr>
          <w:attr w:name="Year" w:val="2013"/>
          <w:attr w:name="Day" w:val="15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15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14),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Лох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 xml:space="preserve">Лоховского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C33ED4" w:rsidRPr="00D449EF" w:rsidRDefault="00C33ED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А.О. Казанцев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Т.П. Абраменкова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</w:p>
    <w:p w:rsidR="00C33ED4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Члены комиссии:</w:t>
      </w:r>
    </w:p>
    <w:p w:rsidR="00C33ED4" w:rsidRPr="00665F98" w:rsidRDefault="00C33ED4" w:rsidP="00DB5247">
      <w:pPr>
        <w:jc w:val="left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Новобурасского муниципального района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665F98">
        <w:rPr>
          <w:rFonts w:ascii="Times New Roman" w:hAnsi="Times New Roman"/>
          <w:b/>
          <w:sz w:val="24"/>
          <w:szCs w:val="24"/>
        </w:rPr>
        <w:t xml:space="preserve"> Ю.К. Андреева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Глава Лоховского муниципального 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C33ED4" w:rsidRPr="00665F98" w:rsidRDefault="00C33ED4" w:rsidP="00DB52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65F98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 В.А.Кунин </w:t>
      </w:r>
    </w:p>
    <w:p w:rsidR="00C33ED4" w:rsidRPr="00665F98" w:rsidRDefault="00C33ED4" w:rsidP="00DB5247">
      <w:pPr>
        <w:jc w:val="both"/>
        <w:rPr>
          <w:rFonts w:ascii="Times New Roman" w:hAnsi="Times New Roman"/>
          <w:b/>
          <w:sz w:val="24"/>
          <w:szCs w:val="24"/>
        </w:rPr>
      </w:pPr>
    </w:p>
    <w:p w:rsidR="00C33ED4" w:rsidRPr="00665F98" w:rsidRDefault="00C33ED4" w:rsidP="00DB5247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C33ED4" w:rsidRDefault="00C33ED4" w:rsidP="00DB5247">
      <w:pPr>
        <w:jc w:val="left"/>
        <w:rPr>
          <w:rFonts w:ascii="Times New Roman" w:hAnsi="Times New Roman"/>
          <w:sz w:val="24"/>
          <w:szCs w:val="24"/>
        </w:rPr>
      </w:pPr>
    </w:p>
    <w:p w:rsidR="00C33ED4" w:rsidRDefault="00C33ED4" w:rsidP="00DB5247">
      <w:pPr>
        <w:jc w:val="left"/>
        <w:rPr>
          <w:rFonts w:ascii="Times New Roman" w:hAnsi="Times New Roman"/>
          <w:sz w:val="24"/>
          <w:szCs w:val="24"/>
        </w:rPr>
      </w:pPr>
    </w:p>
    <w:p w:rsidR="00C33ED4" w:rsidRPr="00D449EF" w:rsidRDefault="00C33ED4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C33ED4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ED4" w:rsidRDefault="00C33ED4" w:rsidP="00A37C87">
      <w:r>
        <w:separator/>
      </w:r>
    </w:p>
  </w:endnote>
  <w:endnote w:type="continuationSeparator" w:id="1">
    <w:p w:rsidR="00C33ED4" w:rsidRDefault="00C33ED4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ED4" w:rsidRDefault="00C33ED4" w:rsidP="00A37C87">
      <w:r>
        <w:separator/>
      </w:r>
    </w:p>
  </w:footnote>
  <w:footnote w:type="continuationSeparator" w:id="1">
    <w:p w:rsidR="00C33ED4" w:rsidRDefault="00C33ED4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ED4" w:rsidRDefault="00C33ED4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3ED4" w:rsidRDefault="00C33ED4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ED4" w:rsidRDefault="00C33ED4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33ED4" w:rsidRDefault="00C33ED4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3A9E"/>
    <w:rsid w:val="000A2839"/>
    <w:rsid w:val="000A792D"/>
    <w:rsid w:val="000E5783"/>
    <w:rsid w:val="001334EA"/>
    <w:rsid w:val="00170771"/>
    <w:rsid w:val="001A4CDE"/>
    <w:rsid w:val="001C00A3"/>
    <w:rsid w:val="001C1738"/>
    <w:rsid w:val="0020420F"/>
    <w:rsid w:val="0027551E"/>
    <w:rsid w:val="002A18A9"/>
    <w:rsid w:val="002D3EA4"/>
    <w:rsid w:val="00327C7C"/>
    <w:rsid w:val="00346D6C"/>
    <w:rsid w:val="00480F29"/>
    <w:rsid w:val="004931DA"/>
    <w:rsid w:val="004D21C8"/>
    <w:rsid w:val="004E7F74"/>
    <w:rsid w:val="004F1D15"/>
    <w:rsid w:val="004F5970"/>
    <w:rsid w:val="00521DB2"/>
    <w:rsid w:val="00534D9B"/>
    <w:rsid w:val="00562950"/>
    <w:rsid w:val="005B15EC"/>
    <w:rsid w:val="005D6C11"/>
    <w:rsid w:val="005E2AC6"/>
    <w:rsid w:val="005F5349"/>
    <w:rsid w:val="00611470"/>
    <w:rsid w:val="00620F03"/>
    <w:rsid w:val="00665F98"/>
    <w:rsid w:val="006D7360"/>
    <w:rsid w:val="00782FE5"/>
    <w:rsid w:val="007A64E6"/>
    <w:rsid w:val="0086206E"/>
    <w:rsid w:val="0088285A"/>
    <w:rsid w:val="00890481"/>
    <w:rsid w:val="0089224A"/>
    <w:rsid w:val="009304F5"/>
    <w:rsid w:val="00957D18"/>
    <w:rsid w:val="00976800"/>
    <w:rsid w:val="009A3AB3"/>
    <w:rsid w:val="009C46A9"/>
    <w:rsid w:val="009C727B"/>
    <w:rsid w:val="00A17215"/>
    <w:rsid w:val="00A22AE0"/>
    <w:rsid w:val="00A25CBC"/>
    <w:rsid w:val="00A37C87"/>
    <w:rsid w:val="00A7140B"/>
    <w:rsid w:val="00A91157"/>
    <w:rsid w:val="00A96092"/>
    <w:rsid w:val="00AB04B1"/>
    <w:rsid w:val="00AB07C1"/>
    <w:rsid w:val="00B05E4D"/>
    <w:rsid w:val="00B1670D"/>
    <w:rsid w:val="00B16ECB"/>
    <w:rsid w:val="00B849F1"/>
    <w:rsid w:val="00B85CB4"/>
    <w:rsid w:val="00BC2D7B"/>
    <w:rsid w:val="00BD6299"/>
    <w:rsid w:val="00C33ED4"/>
    <w:rsid w:val="00C74BBE"/>
    <w:rsid w:val="00CB23E4"/>
    <w:rsid w:val="00D01F34"/>
    <w:rsid w:val="00D14F26"/>
    <w:rsid w:val="00D2457B"/>
    <w:rsid w:val="00D26523"/>
    <w:rsid w:val="00D449EF"/>
    <w:rsid w:val="00D715E4"/>
    <w:rsid w:val="00DB5247"/>
    <w:rsid w:val="00DC3523"/>
    <w:rsid w:val="00DE0E6F"/>
    <w:rsid w:val="00E410B5"/>
    <w:rsid w:val="00E416C2"/>
    <w:rsid w:val="00E73429"/>
    <w:rsid w:val="00EA538A"/>
    <w:rsid w:val="00EA7164"/>
    <w:rsid w:val="00F15A89"/>
    <w:rsid w:val="00F32214"/>
    <w:rsid w:val="00F77C20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34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4</Pages>
  <Words>1777</Words>
  <Characters>10129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2016-07-08T06:31:00Z</cp:lastPrinted>
  <dcterms:created xsi:type="dcterms:W3CDTF">2016-06-06T06:45:00Z</dcterms:created>
  <dcterms:modified xsi:type="dcterms:W3CDTF">2016-07-08T06:32:00Z</dcterms:modified>
</cp:coreProperties>
</file>